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DA997" w14:textId="1AF958BF" w:rsidR="00CC591E" w:rsidRDefault="00CC591E" w:rsidP="00CC59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775F0F">
        <w:rPr>
          <w:rFonts w:cs="Arial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</w:rPr>
        <w:tab/>
      </w:r>
      <w:r w:rsidR="003132D2" w:rsidRPr="003132D2">
        <w:rPr>
          <w:rFonts w:cs="Arial"/>
          <w:b/>
          <w:bCs/>
          <w:sz w:val="24"/>
        </w:rPr>
        <w:t>S2-2409965</w:t>
      </w:r>
    </w:p>
    <w:p w14:paraId="0B5FE10C" w14:textId="6C2BD3F2" w:rsidR="00CC591E" w:rsidRPr="00B8588A" w:rsidRDefault="00775F0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14</w:t>
      </w:r>
      <w:r w:rsidR="00CC591E" w:rsidRPr="00645B7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18</w:t>
      </w:r>
      <w:r w:rsidR="00CC591E" w:rsidRPr="00645B7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October</w:t>
      </w:r>
      <w:r w:rsidR="00CC591E" w:rsidRPr="00645B73">
        <w:rPr>
          <w:rFonts w:cs="Arial"/>
          <w:b/>
          <w:bCs/>
          <w:sz w:val="24"/>
          <w:szCs w:val="24"/>
        </w:rPr>
        <w:t xml:space="preserve"> 2024, </w:t>
      </w:r>
      <w:r w:rsidRPr="00775F0F">
        <w:rPr>
          <w:rFonts w:cs="Arial"/>
          <w:b/>
          <w:bCs/>
          <w:sz w:val="24"/>
          <w:szCs w:val="24"/>
        </w:rPr>
        <w:t>Hyderabad, India</w:t>
      </w:r>
      <w:r w:rsidR="00CC591E">
        <w:rPr>
          <w:rFonts w:cs="Arial"/>
          <w:b/>
          <w:bCs/>
          <w:sz w:val="24"/>
          <w:szCs w:val="24"/>
        </w:rPr>
        <w:tab/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415E194E" w14:textId="77777777" w:rsidR="00CC591E" w:rsidRDefault="00CC591E">
      <w:pPr>
        <w:rPr>
          <w:rFonts w:ascii="Arial" w:hAnsi="Arial" w:cs="Arial"/>
        </w:rPr>
      </w:pPr>
    </w:p>
    <w:p w14:paraId="3F013177" w14:textId="4530A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7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D1B">
        <w:rPr>
          <w:rFonts w:ascii="Arial" w:hAnsi="Arial" w:cs="Arial"/>
          <w:b/>
          <w:sz w:val="22"/>
          <w:szCs w:val="22"/>
        </w:rPr>
        <w:t xml:space="preserve">ML Model provisioning by OAM to LMF for </w:t>
      </w:r>
      <w:r w:rsidR="00884C70">
        <w:rPr>
          <w:rFonts w:ascii="Arial" w:hAnsi="Arial" w:cs="Arial"/>
          <w:b/>
          <w:sz w:val="22"/>
          <w:szCs w:val="22"/>
        </w:rPr>
        <w:t>UE positioning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33DE0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CBAF30D" w14:textId="5A5D2B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2F1A">
        <w:rPr>
          <w:rFonts w:ascii="Arial" w:hAnsi="Arial" w:cs="Arial"/>
          <w:b/>
          <w:bCs/>
          <w:sz w:val="22"/>
          <w:szCs w:val="22"/>
        </w:rPr>
        <w:t>AIML_CN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543CF2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0F1C8C" w:rsidRPr="005E6FD3">
        <w:rPr>
          <w:rFonts w:ascii="Arial" w:hAnsi="Arial" w:cs="Arial"/>
          <w:b/>
          <w:sz w:val="22"/>
          <w:szCs w:val="22"/>
        </w:rPr>
        <w:t>NTT DOCOMO (to be</w:t>
      </w:r>
      <w:r w:rsidR="000F1C8C">
        <w:rPr>
          <w:rFonts w:ascii="Arial" w:hAnsi="Arial" w:cs="Arial"/>
          <w:b/>
          <w:sz w:val="22"/>
          <w:szCs w:val="22"/>
        </w:rPr>
        <w:t xml:space="preserve"> SA2)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proofErr w:type="spellEnd"/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A6001F" w:rsidRPr="00A6001F">
        <w:rPr>
          <w:rFonts w:ascii="Arial" w:hAnsi="Arial" w:cs="Arial"/>
          <w:b/>
          <w:bCs/>
          <w:sz w:val="22"/>
          <w:szCs w:val="22"/>
        </w:rPr>
        <w:t>docomolab</w:t>
      </w:r>
      <w:proofErr w:type="spellEnd"/>
      <w:r w:rsidR="00A6001F" w:rsidRPr="00A6001F">
        <w:rPr>
          <w:rFonts w:ascii="Arial" w:hAnsi="Arial" w:cs="Arial"/>
          <w:b/>
          <w:bCs/>
          <w:sz w:val="22"/>
          <w:szCs w:val="22"/>
        </w:rPr>
        <w:t>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165C94" w14:textId="651ADCD5" w:rsidR="000E0855" w:rsidRDefault="00E6101D" w:rsidP="000E0855">
      <w:pPr>
        <w:rPr>
          <w:lang w:eastAsia="zh-CN"/>
        </w:rPr>
      </w:pPr>
      <w:r>
        <w:rPr>
          <w:lang w:eastAsia="zh-CN"/>
        </w:rPr>
        <w:t xml:space="preserve">Based on </w:t>
      </w:r>
      <w:r w:rsidR="00DA59F3">
        <w:rPr>
          <w:lang w:eastAsia="zh-CN"/>
        </w:rPr>
        <w:t xml:space="preserve">the </w:t>
      </w:r>
      <w:r>
        <w:rPr>
          <w:lang w:eastAsia="zh-CN"/>
        </w:rPr>
        <w:t xml:space="preserve">use-cases </w:t>
      </w:r>
      <w:r w:rsidR="005804AB">
        <w:rPr>
          <w:lang w:eastAsia="zh-CN"/>
        </w:rPr>
        <w:t xml:space="preserve">documented in </w:t>
      </w:r>
      <w:r w:rsidR="005804AB" w:rsidRPr="005804AB">
        <w:rPr>
          <w:lang w:eastAsia="zh-CN"/>
        </w:rPr>
        <w:t>TR 38.843</w:t>
      </w:r>
      <w:r w:rsidR="005804AB">
        <w:rPr>
          <w:lang w:eastAsia="zh-CN"/>
        </w:rPr>
        <w:t xml:space="preserve">, SA2 </w:t>
      </w:r>
      <w:r w:rsidR="00E736FD">
        <w:rPr>
          <w:lang w:eastAsia="zh-CN"/>
        </w:rPr>
        <w:t xml:space="preserve">agreed </w:t>
      </w:r>
      <w:r w:rsidR="0086662F">
        <w:rPr>
          <w:lang w:eastAsia="zh-CN"/>
        </w:rPr>
        <w:t xml:space="preserve">in FS_AIML_CN SID </w:t>
      </w:r>
      <w:r w:rsidR="005804AB">
        <w:rPr>
          <w:lang w:eastAsia="zh-CN"/>
        </w:rPr>
        <w:t xml:space="preserve">to </w:t>
      </w:r>
      <w:r w:rsidR="00FF3CD1">
        <w:rPr>
          <w:lang w:eastAsia="zh-CN"/>
        </w:rPr>
        <w:t xml:space="preserve">develop solutions for the use cases 2b and 3b where the position of UE is determined by </w:t>
      </w:r>
      <w:r w:rsidR="00162078">
        <w:rPr>
          <w:lang w:eastAsia="zh-CN"/>
        </w:rPr>
        <w:t xml:space="preserve">LMF using </w:t>
      </w:r>
      <w:r w:rsidR="00FF3CD1">
        <w:rPr>
          <w:lang w:eastAsia="zh-CN"/>
        </w:rPr>
        <w:t>ML model</w:t>
      </w:r>
      <w:r w:rsidR="00162078">
        <w:rPr>
          <w:lang w:eastAsia="zh-CN"/>
        </w:rPr>
        <w:t>(s)</w:t>
      </w:r>
      <w:r w:rsidR="00FF3CD1">
        <w:rPr>
          <w:lang w:eastAsia="zh-CN"/>
        </w:rPr>
        <w:t xml:space="preserve">. </w:t>
      </w:r>
      <w:r w:rsidR="00E435C3">
        <w:rPr>
          <w:lang w:eastAsia="zh-CN"/>
        </w:rPr>
        <w:t>Providing trained ML model</w:t>
      </w:r>
      <w:r w:rsidR="00DF5F0A">
        <w:rPr>
          <w:lang w:eastAsia="zh-CN"/>
        </w:rPr>
        <w:t>s</w:t>
      </w:r>
      <w:r w:rsidR="00E435C3">
        <w:rPr>
          <w:lang w:eastAsia="zh-CN"/>
        </w:rPr>
        <w:t xml:space="preserve"> to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LMF by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OAM is one of the options </w:t>
      </w:r>
      <w:r w:rsidR="00DF5F0A">
        <w:rPr>
          <w:lang w:eastAsia="zh-CN"/>
        </w:rPr>
        <w:t xml:space="preserve">were </w:t>
      </w:r>
      <w:r w:rsidR="00E435C3">
        <w:rPr>
          <w:lang w:eastAsia="zh-CN"/>
        </w:rPr>
        <w:t>studied in the SID</w:t>
      </w:r>
      <w:r w:rsidR="00DA59F3">
        <w:rPr>
          <w:lang w:eastAsia="zh-CN"/>
        </w:rPr>
        <w:t>.</w:t>
      </w:r>
      <w:r w:rsidR="00DF5F0A">
        <w:rPr>
          <w:lang w:eastAsia="zh-CN"/>
        </w:rPr>
        <w:t xml:space="preserve"> </w:t>
      </w:r>
      <w:r w:rsidR="00DA59F3">
        <w:rPr>
          <w:lang w:eastAsia="zh-CN"/>
        </w:rPr>
        <w:t>I</w:t>
      </w:r>
      <w:r w:rsidR="00DF5F0A">
        <w:rPr>
          <w:lang w:eastAsia="zh-CN"/>
        </w:rPr>
        <w:t xml:space="preserve">t </w:t>
      </w:r>
      <w:r w:rsidR="00CF3E0D">
        <w:rPr>
          <w:lang w:eastAsia="zh-CN"/>
        </w:rPr>
        <w:t xml:space="preserve">is concluded as the following note in TR </w:t>
      </w:r>
      <w:r w:rsidR="00436AD2">
        <w:rPr>
          <w:lang w:eastAsia="zh-CN"/>
        </w:rPr>
        <w:t>23.700-84</w:t>
      </w:r>
      <w:r w:rsidR="00DA59F3">
        <w:rPr>
          <w:lang w:eastAsia="zh-CN"/>
        </w:rPr>
        <w:t>:</w:t>
      </w:r>
    </w:p>
    <w:p w14:paraId="7C1E9F3B" w14:textId="10ECB20B" w:rsidR="00436AD2" w:rsidRPr="00436AD2" w:rsidRDefault="00436AD2" w:rsidP="00FD7FC7">
      <w:pPr>
        <w:ind w:left="1350" w:hanging="810"/>
        <w:rPr>
          <w:i/>
          <w:iCs/>
          <w:lang w:eastAsia="zh-CN"/>
        </w:rPr>
      </w:pPr>
      <w:r w:rsidRPr="00436AD2">
        <w:rPr>
          <w:i/>
          <w:iCs/>
        </w:rPr>
        <w:t>NOTE 2:</w:t>
      </w:r>
      <w:r w:rsidR="00457A70">
        <w:rPr>
          <w:i/>
          <w:iCs/>
        </w:rPr>
        <w:t xml:space="preserve"> </w:t>
      </w:r>
      <w:r w:rsidRPr="00436AD2">
        <w:rPr>
          <w:i/>
          <w:iCs/>
        </w:rPr>
        <w:t>Whether LMF can also retrieve a trained model from OAM or not will be discussed in normative phase and need to coordinate with SA5.</w:t>
      </w:r>
    </w:p>
    <w:p w14:paraId="010E9AAC" w14:textId="5929C917" w:rsidR="00436AD2" w:rsidRDefault="003F30BC" w:rsidP="000E0855">
      <w:pPr>
        <w:rPr>
          <w:lang w:eastAsia="zh-CN"/>
        </w:rPr>
      </w:pPr>
      <w:r>
        <w:rPr>
          <w:lang w:eastAsia="zh-CN"/>
        </w:rPr>
        <w:t>Some companies</w:t>
      </w:r>
      <w:r w:rsidR="009D2392">
        <w:rPr>
          <w:lang w:eastAsia="zh-CN"/>
        </w:rPr>
        <w:t xml:space="preserve"> in SA2 understand that </w:t>
      </w:r>
      <w:r w:rsidR="007E3170">
        <w:rPr>
          <w:lang w:eastAsia="zh-CN"/>
        </w:rPr>
        <w:t xml:space="preserve">if ML models for the </w:t>
      </w:r>
      <w:r w:rsidR="007E3170">
        <w:t>UE positioning use cases 2b and 3b</w:t>
      </w:r>
      <w:r w:rsidR="002A77DD">
        <w:t xml:space="preserve"> are available in OAM</w:t>
      </w:r>
      <w:r w:rsidR="007E3170">
        <w:t xml:space="preserve">, </w:t>
      </w:r>
      <w:r w:rsidR="003A72E7">
        <w:t>whether and how</w:t>
      </w:r>
      <w:r w:rsidR="009D36BB">
        <w:t xml:space="preserve"> </w:t>
      </w:r>
      <w:r w:rsidR="0055768B">
        <w:t xml:space="preserve">the model is available in OAM </w:t>
      </w:r>
      <w:r w:rsidR="009D36BB">
        <w:t>are</w:t>
      </w:r>
      <w:r w:rsidR="007E3170">
        <w:t xml:space="preserve"> out of SA2 scope and </w:t>
      </w:r>
      <w:r w:rsidR="00C26890">
        <w:t>may be</w:t>
      </w:r>
      <w:r w:rsidR="00DA59F3">
        <w:t xml:space="preserve"> </w:t>
      </w:r>
      <w:r w:rsidR="007E3170">
        <w:t>decided by SA5</w:t>
      </w:r>
      <w:r w:rsidR="00C26890">
        <w:t xml:space="preserve"> and/or the operator's implementation</w:t>
      </w:r>
      <w:r w:rsidR="007E3170">
        <w:t xml:space="preserve">, then </w:t>
      </w:r>
      <w:r w:rsidR="00352FFF">
        <w:rPr>
          <w:lang w:eastAsia="zh-CN"/>
        </w:rPr>
        <w:t xml:space="preserve">the </w:t>
      </w:r>
      <w:r w:rsidR="00B43808">
        <w:rPr>
          <w:lang w:eastAsia="zh-CN"/>
        </w:rPr>
        <w:t xml:space="preserve">ML model life cycle management framework developed by SA5 in </w:t>
      </w:r>
      <w:r w:rsidR="00B43808">
        <w:t>TS 28.105</w:t>
      </w:r>
      <w:r w:rsidR="009A2316">
        <w:t xml:space="preserve"> enables prov</w:t>
      </w:r>
      <w:r w:rsidR="00B53085">
        <w:t>iding ML model</w:t>
      </w:r>
      <w:r w:rsidR="0008484C">
        <w:t>s</w:t>
      </w:r>
      <w:r w:rsidR="00B53085">
        <w:t xml:space="preserve"> by the OAM to the LMF</w:t>
      </w:r>
      <w:r w:rsidR="00DA59F3">
        <w:t>,</w:t>
      </w:r>
      <w:r w:rsidR="00B53085">
        <w:t xml:space="preserve"> where </w:t>
      </w:r>
      <w:r w:rsidR="007E3170">
        <w:t xml:space="preserve">the OAM acts as the "ML Training </w:t>
      </w:r>
      <w:proofErr w:type="spellStart"/>
      <w:r w:rsidR="007E3170">
        <w:t>MnS</w:t>
      </w:r>
      <w:proofErr w:type="spellEnd"/>
      <w:r w:rsidR="007E3170">
        <w:t xml:space="preserve"> producer" and the LMF is the "ML Training </w:t>
      </w:r>
      <w:proofErr w:type="spellStart"/>
      <w:r w:rsidR="007E3170">
        <w:t>MnS</w:t>
      </w:r>
      <w:proofErr w:type="spellEnd"/>
      <w:r w:rsidR="007E3170">
        <w:t xml:space="preserve"> Consumer".</w:t>
      </w:r>
    </w:p>
    <w:p w14:paraId="472F1FDD" w14:textId="6FA554C1" w:rsidR="00B97703" w:rsidRPr="000E0855" w:rsidRDefault="007E3170" w:rsidP="000F6242">
      <w:pPr>
        <w:rPr>
          <w:color w:val="0070C0"/>
        </w:rPr>
      </w:pPr>
      <w:r>
        <w:rPr>
          <w:lang w:eastAsia="zh-CN"/>
        </w:rPr>
        <w:t xml:space="preserve">SA2 kindly asks SA5 to clarify to what extent the understanding is valid; </w:t>
      </w:r>
      <w:proofErr w:type="gramStart"/>
      <w:r>
        <w:rPr>
          <w:lang w:eastAsia="zh-CN"/>
        </w:rPr>
        <w:t xml:space="preserve">and </w:t>
      </w:r>
      <w:r w:rsidR="00DA59F3">
        <w:rPr>
          <w:lang w:eastAsia="zh-CN"/>
        </w:rPr>
        <w:t>also</w:t>
      </w:r>
      <w:proofErr w:type="gramEnd"/>
      <w:r w:rsidR="00DA59F3">
        <w:rPr>
          <w:lang w:eastAsia="zh-CN"/>
        </w:rPr>
        <w:t xml:space="preserve"> </w:t>
      </w:r>
      <w:r>
        <w:rPr>
          <w:lang w:eastAsia="zh-CN"/>
        </w:rPr>
        <w:t>specifies if any functionalities and/or services need to be supported by SA2 specification</w:t>
      </w:r>
      <w:r w:rsidR="00DA59F3">
        <w:rPr>
          <w:lang w:eastAsia="zh-CN"/>
        </w:rPr>
        <w:t>s</w:t>
      </w:r>
      <w:r>
        <w:rPr>
          <w:lang w:eastAsia="zh-CN"/>
        </w:rPr>
        <w:t xml:space="preserve"> for the ML model provisioning by the OAM to the LMF.</w:t>
      </w:r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C5A8641" w14:textId="399EFB80" w:rsidR="006A7ED9" w:rsidRPr="0055768B" w:rsidRDefault="00B97703" w:rsidP="001A10C8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 xml:space="preserve">5 to clarify whether the </w:t>
      </w:r>
      <w:r w:rsidR="006A7ED9" w:rsidRPr="0055768B">
        <w:rPr>
          <w:lang w:eastAsia="zh-CN"/>
        </w:rPr>
        <w:t xml:space="preserve">ML Model life cycle management framework </w:t>
      </w:r>
      <w:r w:rsidR="00991926" w:rsidRPr="0055768B">
        <w:rPr>
          <w:lang w:eastAsia="zh-CN"/>
        </w:rPr>
        <w:t xml:space="preserve">specified in TS 28.105 </w:t>
      </w:r>
      <w:r w:rsidR="00DC5E7B" w:rsidRPr="0055768B">
        <w:rPr>
          <w:lang w:eastAsia="zh-CN"/>
        </w:rPr>
        <w:t>supports</w:t>
      </w:r>
      <w:r w:rsidR="006A7ED9" w:rsidRPr="0055768B">
        <w:rPr>
          <w:lang w:eastAsia="zh-CN"/>
        </w:rPr>
        <w:t xml:space="preserve"> ML model provisioning by the OAM to LMF for UE positioning use cases</w:t>
      </w:r>
      <w:r w:rsidR="00DA59F3" w:rsidRPr="0055768B">
        <w:rPr>
          <w:lang w:eastAsia="zh-CN"/>
        </w:rPr>
        <w:t xml:space="preserve"> or not</w:t>
      </w:r>
      <w:r w:rsidR="006A7ED9" w:rsidRPr="0055768B">
        <w:rPr>
          <w:lang w:eastAsia="zh-CN"/>
        </w:rPr>
        <w:t>.</w:t>
      </w:r>
    </w:p>
    <w:p w14:paraId="5D67A423" w14:textId="2FBDDC81" w:rsidR="00B97703" w:rsidRPr="0055768B" w:rsidRDefault="006A7ED9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 xml:space="preserve">ACTION </w:t>
      </w:r>
      <w:r w:rsidR="00DA59F3" w:rsidRPr="0055768B">
        <w:rPr>
          <w:rFonts w:ascii="Arial" w:hAnsi="Arial" w:cs="Arial"/>
          <w:b/>
          <w:sz w:val="18"/>
          <w:szCs w:val="18"/>
        </w:rPr>
        <w:t>2</w:t>
      </w:r>
      <w:r w:rsidRPr="0055768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</w:rPr>
        <w:t xml:space="preserve"> </w:t>
      </w:r>
      <w:r w:rsidRPr="0055768B">
        <w:rPr>
          <w:lang w:eastAsia="zh-CN"/>
        </w:rPr>
        <w:t>SA2 kindly asks SA5 to clarify if any functionalities/services need to be supported by SA2 specifications to enables ML model provisioning by the OAM to LMF for UE positioning use cases.</w:t>
      </w:r>
    </w:p>
    <w:p w14:paraId="6C10C547" w14:textId="563AA10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1C1C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C67FFE">
        <w:rPr>
          <w:rFonts w:cs="Arial"/>
          <w:bCs/>
          <w:szCs w:val="36"/>
        </w:rPr>
        <w:t>-2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8ED4A" w14:textId="21C1208D" w:rsidR="002F1940" w:rsidRDefault="007A66D0" w:rsidP="002F1940">
      <w:pPr>
        <w:rPr>
          <w:lang w:val="sv-SE"/>
        </w:rPr>
      </w:pPr>
      <w:r w:rsidRPr="009D64A7">
        <w:rPr>
          <w:lang w:val="sv-SE"/>
        </w:rPr>
        <w:t>SA2#166</w:t>
      </w:r>
      <w:r w:rsidRPr="009D64A7">
        <w:rPr>
          <w:lang w:val="sv-SE"/>
        </w:rPr>
        <w:tab/>
        <w:t>2024-1</w:t>
      </w:r>
      <w:r w:rsidR="00944D54" w:rsidRPr="009D64A7">
        <w:rPr>
          <w:lang w:val="sv-SE"/>
        </w:rPr>
        <w:t>1</w:t>
      </w:r>
      <w:r w:rsidRPr="009D64A7">
        <w:rPr>
          <w:lang w:val="sv-SE"/>
        </w:rPr>
        <w:t>-1</w:t>
      </w:r>
      <w:r w:rsidR="00944D54" w:rsidRPr="009D64A7">
        <w:rPr>
          <w:lang w:val="sv-SE"/>
        </w:rPr>
        <w:t>8</w:t>
      </w:r>
      <w:r w:rsidRPr="009D64A7">
        <w:rPr>
          <w:lang w:val="sv-SE"/>
        </w:rPr>
        <w:t xml:space="preserve"> – 2024-1</w:t>
      </w:r>
      <w:r w:rsidR="0048210F" w:rsidRPr="009D64A7">
        <w:rPr>
          <w:lang w:val="sv-SE"/>
        </w:rPr>
        <w:t>1</w:t>
      </w:r>
      <w:r w:rsidRPr="009D64A7">
        <w:rPr>
          <w:lang w:val="sv-SE"/>
        </w:rPr>
        <w:t>-</w:t>
      </w:r>
      <w:r w:rsidR="0048210F" w:rsidRPr="009D64A7">
        <w:rPr>
          <w:lang w:val="sv-SE"/>
        </w:rPr>
        <w:t>22</w:t>
      </w:r>
      <w:r w:rsidRPr="009D64A7">
        <w:rPr>
          <w:lang w:val="sv-SE"/>
        </w:rPr>
        <w:t xml:space="preserve"> </w:t>
      </w:r>
      <w:r w:rsidRPr="009D64A7">
        <w:rPr>
          <w:lang w:val="sv-SE"/>
        </w:rPr>
        <w:tab/>
      </w:r>
      <w:r w:rsidR="0048210F" w:rsidRPr="009D64A7">
        <w:rPr>
          <w:lang w:val="sv-SE"/>
        </w:rPr>
        <w:t>Orlando</w:t>
      </w:r>
      <w:r w:rsidRPr="009D64A7">
        <w:rPr>
          <w:lang w:val="sv-SE"/>
        </w:rPr>
        <w:t xml:space="preserve">, </w:t>
      </w:r>
      <w:r w:rsidR="0048210F" w:rsidRPr="009D64A7">
        <w:rPr>
          <w:lang w:val="sv-SE"/>
        </w:rPr>
        <w:t>USA</w:t>
      </w:r>
    </w:p>
    <w:p w14:paraId="7DB9245B" w14:textId="1EC2BEF7" w:rsidR="00775F0F" w:rsidRPr="009D64A7" w:rsidRDefault="00775F0F" w:rsidP="002F1940">
      <w:pPr>
        <w:rPr>
          <w:lang w:val="sv-SE"/>
        </w:rPr>
      </w:pPr>
      <w:r w:rsidRPr="00775F0F">
        <w:rPr>
          <w:lang w:val="sv-SE"/>
        </w:rPr>
        <w:lastRenderedPageBreak/>
        <w:t>SA2#166-AH-e</w:t>
      </w:r>
      <w:r w:rsidR="00392A44">
        <w:rPr>
          <w:lang w:val="sv-SE"/>
        </w:rPr>
        <w:tab/>
      </w:r>
      <w:r w:rsidR="00392A44" w:rsidRPr="009D64A7">
        <w:rPr>
          <w:lang w:val="sv-SE"/>
        </w:rPr>
        <w:t>202</w:t>
      </w:r>
      <w:r w:rsidR="00392A44">
        <w:rPr>
          <w:lang w:val="sv-SE"/>
        </w:rPr>
        <w:t>5</w:t>
      </w:r>
      <w:r w:rsidR="00392A44" w:rsidRPr="009D64A7">
        <w:rPr>
          <w:lang w:val="sv-SE"/>
        </w:rPr>
        <w:t>-</w:t>
      </w:r>
      <w:r w:rsidR="00392A44">
        <w:rPr>
          <w:lang w:val="sv-SE"/>
        </w:rPr>
        <w:t>0</w:t>
      </w:r>
      <w:r w:rsidR="00392A44" w:rsidRPr="009D64A7">
        <w:rPr>
          <w:lang w:val="sv-SE"/>
        </w:rPr>
        <w:t>1-</w:t>
      </w:r>
      <w:r w:rsidR="00392A44">
        <w:rPr>
          <w:lang w:val="sv-SE"/>
        </w:rPr>
        <w:t>20</w:t>
      </w:r>
      <w:r w:rsidR="00392A44" w:rsidRPr="009D64A7">
        <w:rPr>
          <w:lang w:val="sv-SE"/>
        </w:rPr>
        <w:t xml:space="preserve"> – 2024-</w:t>
      </w:r>
      <w:r w:rsidR="00392A44">
        <w:rPr>
          <w:lang w:val="sv-SE"/>
        </w:rPr>
        <w:t>01</w:t>
      </w:r>
      <w:r w:rsidR="00392A44" w:rsidRPr="009D64A7">
        <w:rPr>
          <w:lang w:val="sv-SE"/>
        </w:rPr>
        <w:t>-2</w:t>
      </w:r>
      <w:r w:rsidR="00392A44">
        <w:rPr>
          <w:lang w:val="sv-SE"/>
        </w:rPr>
        <w:t>4</w:t>
      </w:r>
      <w:r w:rsidRPr="00775F0F">
        <w:rPr>
          <w:lang w:val="sv-SE"/>
        </w:rPr>
        <w:tab/>
        <w:t>Online</w:t>
      </w:r>
    </w:p>
    <w:sectPr w:rsidR="00775F0F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A5246" w14:textId="77777777" w:rsidR="00093409" w:rsidRDefault="00093409">
      <w:pPr>
        <w:spacing w:after="0"/>
      </w:pPr>
      <w:r>
        <w:separator/>
      </w:r>
    </w:p>
  </w:endnote>
  <w:endnote w:type="continuationSeparator" w:id="0">
    <w:p w14:paraId="48D9C002" w14:textId="77777777" w:rsidR="00093409" w:rsidRDefault="00093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5EFF4" w14:textId="77777777" w:rsidR="00093409" w:rsidRDefault="00093409">
      <w:pPr>
        <w:spacing w:after="0"/>
      </w:pPr>
      <w:r>
        <w:separator/>
      </w:r>
    </w:p>
  </w:footnote>
  <w:footnote w:type="continuationSeparator" w:id="0">
    <w:p w14:paraId="3E27476C" w14:textId="77777777" w:rsidR="00093409" w:rsidRDefault="000934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1299"/>
    <w:rsid w:val="0008484C"/>
    <w:rsid w:val="00092F1A"/>
    <w:rsid w:val="00093409"/>
    <w:rsid w:val="000E0855"/>
    <w:rsid w:val="000F1C8C"/>
    <w:rsid w:val="000F6242"/>
    <w:rsid w:val="0010345F"/>
    <w:rsid w:val="00162078"/>
    <w:rsid w:val="001A10C8"/>
    <w:rsid w:val="001B623D"/>
    <w:rsid w:val="001F4FC4"/>
    <w:rsid w:val="0025784F"/>
    <w:rsid w:val="002A77DD"/>
    <w:rsid w:val="002E2C75"/>
    <w:rsid w:val="002F1940"/>
    <w:rsid w:val="003132D2"/>
    <w:rsid w:val="00325EFB"/>
    <w:rsid w:val="00352FFF"/>
    <w:rsid w:val="00383545"/>
    <w:rsid w:val="00392A44"/>
    <w:rsid w:val="003A72E7"/>
    <w:rsid w:val="003B55C0"/>
    <w:rsid w:val="003F30BC"/>
    <w:rsid w:val="00430836"/>
    <w:rsid w:val="00433500"/>
    <w:rsid w:val="00433F71"/>
    <w:rsid w:val="00436AD2"/>
    <w:rsid w:val="00440D43"/>
    <w:rsid w:val="00457A70"/>
    <w:rsid w:val="00481C1C"/>
    <w:rsid w:val="0048210F"/>
    <w:rsid w:val="004E3939"/>
    <w:rsid w:val="0055768B"/>
    <w:rsid w:val="005804AB"/>
    <w:rsid w:val="005B523F"/>
    <w:rsid w:val="005B6D66"/>
    <w:rsid w:val="005C3D1B"/>
    <w:rsid w:val="005E2346"/>
    <w:rsid w:val="005E6FD3"/>
    <w:rsid w:val="00600C88"/>
    <w:rsid w:val="00622CFB"/>
    <w:rsid w:val="006757AB"/>
    <w:rsid w:val="00691A19"/>
    <w:rsid w:val="006A7ED9"/>
    <w:rsid w:val="00703FCF"/>
    <w:rsid w:val="0077006E"/>
    <w:rsid w:val="00775F0F"/>
    <w:rsid w:val="007A1764"/>
    <w:rsid w:val="007A188F"/>
    <w:rsid w:val="007A66D0"/>
    <w:rsid w:val="007E3170"/>
    <w:rsid w:val="007F4F92"/>
    <w:rsid w:val="00826B02"/>
    <w:rsid w:val="008432CD"/>
    <w:rsid w:val="0086662F"/>
    <w:rsid w:val="0087605C"/>
    <w:rsid w:val="00884C70"/>
    <w:rsid w:val="008D772F"/>
    <w:rsid w:val="00944D54"/>
    <w:rsid w:val="00991926"/>
    <w:rsid w:val="0099764C"/>
    <w:rsid w:val="009A2316"/>
    <w:rsid w:val="009A5EF6"/>
    <w:rsid w:val="009D2392"/>
    <w:rsid w:val="009D36BB"/>
    <w:rsid w:val="009D64A7"/>
    <w:rsid w:val="00A0020F"/>
    <w:rsid w:val="00A34F40"/>
    <w:rsid w:val="00A6001F"/>
    <w:rsid w:val="00AA45C0"/>
    <w:rsid w:val="00AE6F00"/>
    <w:rsid w:val="00B43808"/>
    <w:rsid w:val="00B52FDA"/>
    <w:rsid w:val="00B53085"/>
    <w:rsid w:val="00B64E89"/>
    <w:rsid w:val="00B97703"/>
    <w:rsid w:val="00C26890"/>
    <w:rsid w:val="00C41A7D"/>
    <w:rsid w:val="00C67FFE"/>
    <w:rsid w:val="00CC5349"/>
    <w:rsid w:val="00CC591E"/>
    <w:rsid w:val="00CF3E0D"/>
    <w:rsid w:val="00CF6087"/>
    <w:rsid w:val="00D36A21"/>
    <w:rsid w:val="00D502DF"/>
    <w:rsid w:val="00DA59F3"/>
    <w:rsid w:val="00DC5E7B"/>
    <w:rsid w:val="00DF5F0A"/>
    <w:rsid w:val="00E435C3"/>
    <w:rsid w:val="00E6101D"/>
    <w:rsid w:val="00E736FD"/>
    <w:rsid w:val="00F369DA"/>
    <w:rsid w:val="00F6400D"/>
    <w:rsid w:val="00F97B26"/>
    <w:rsid w:val="00FD7FC7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TSG-SA WG2 Meeting #164	S2-nnnAI04</vt:lpstr>
      <vt:lpstr>1	Overall description</vt:lpstr>
      <vt:lpstr>2	Actions</vt:lpstr>
      <vt:lpstr>3	Dates of next TSG SA WG-2 meetings</vt:lpstr>
    </vt:vector>
  </TitlesOfParts>
  <Company>ETSI Sophia Antipolis</Company>
  <LinksUpToDate>false</LinksUpToDate>
  <CharactersWithSpaces>2261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</cp:lastModifiedBy>
  <cp:revision>68</cp:revision>
  <cp:lastPrinted>2002-04-23T07:10:00Z</cp:lastPrinted>
  <dcterms:created xsi:type="dcterms:W3CDTF">2020-01-14T15:01:00Z</dcterms:created>
  <dcterms:modified xsi:type="dcterms:W3CDTF">2024-10-04T10:00:00Z</dcterms:modified>
</cp:coreProperties>
</file>